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B8A" w:rsidRDefault="003B4FD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John BYGOD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3B4FDD" w:rsidRDefault="003B4FD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4FDD" w:rsidRDefault="003B4FD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4FDD" w:rsidRDefault="003B4FD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Old </w:t>
      </w:r>
      <w:proofErr w:type="spellStart"/>
      <w:r>
        <w:rPr>
          <w:rFonts w:ascii="Times New Roman" w:hAnsi="Times New Roman" w:cs="Times New Roman"/>
          <w:sz w:val="24"/>
          <w:szCs w:val="24"/>
        </w:rPr>
        <w:t>Malton</w:t>
      </w:r>
      <w:proofErr w:type="spellEnd"/>
      <w:r>
        <w:rPr>
          <w:rFonts w:ascii="Times New Roman" w:hAnsi="Times New Roman" w:cs="Times New Roman"/>
          <w:sz w:val="24"/>
          <w:szCs w:val="24"/>
        </w:rPr>
        <w:t>, East</w:t>
      </w:r>
    </w:p>
    <w:p w:rsidR="003B4FDD" w:rsidRDefault="003B4FD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Riding of Yorkshire, into lands held by the late Sir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3B4FDD" w:rsidRDefault="003B4FD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3B4FDD" w:rsidRDefault="003B4FD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23348C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21-112)</w:t>
      </w:r>
    </w:p>
    <w:p w:rsidR="003B4FDD" w:rsidRDefault="003B4FD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4FDD" w:rsidRDefault="003B4FD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B4FDD" w:rsidRPr="003B4FDD" w:rsidRDefault="003B4FDD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November 2015</w:t>
      </w:r>
      <w:bookmarkStart w:id="0" w:name="_GoBack"/>
      <w:bookmarkEnd w:id="0"/>
    </w:p>
    <w:sectPr w:rsidR="003B4FDD" w:rsidRPr="003B4F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FDD" w:rsidRDefault="003B4FDD" w:rsidP="00564E3C">
      <w:pPr>
        <w:spacing w:after="0" w:line="240" w:lineRule="auto"/>
      </w:pPr>
      <w:r>
        <w:separator/>
      </w:r>
    </w:p>
  </w:endnote>
  <w:endnote w:type="continuationSeparator" w:id="0">
    <w:p w:rsidR="003B4FDD" w:rsidRDefault="003B4FDD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B4FDD">
      <w:rPr>
        <w:rFonts w:ascii="Times New Roman" w:hAnsi="Times New Roman" w:cs="Times New Roman"/>
        <w:noProof/>
        <w:sz w:val="24"/>
        <w:szCs w:val="24"/>
      </w:rPr>
      <w:t>26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FDD" w:rsidRDefault="003B4FDD" w:rsidP="00564E3C">
      <w:pPr>
        <w:spacing w:after="0" w:line="240" w:lineRule="auto"/>
      </w:pPr>
      <w:r>
        <w:separator/>
      </w:r>
    </w:p>
  </w:footnote>
  <w:footnote w:type="continuationSeparator" w:id="0">
    <w:p w:rsidR="003B4FDD" w:rsidRDefault="003B4FDD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FDD"/>
    <w:rsid w:val="00372DC6"/>
    <w:rsid w:val="003B4FDD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05BEEF"/>
  <w15:chartTrackingRefBased/>
  <w15:docId w15:val="{548DF5EA-3A96-4363-B7E1-E35068A0F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3B4F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5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2015-11-26T19:52:00Z</dcterms:created>
  <dcterms:modified xsi:type="dcterms:W3CDTF">2015-11-26T19:57:00Z</dcterms:modified>
</cp:coreProperties>
</file>